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024" w:rsidRDefault="00727024" w:rsidP="00063315">
      <w:pPr>
        <w:pStyle w:val="Heading1"/>
        <w:rPr>
          <w:b/>
          <w:lang w:val="ru-RU"/>
        </w:rPr>
      </w:pPr>
    </w:p>
    <w:p w:rsidR="00727024" w:rsidRDefault="00727024" w:rsidP="00063315">
      <w:pPr>
        <w:framePr w:hSpace="141" w:wrap="around" w:vAnchor="text" w:hAnchor="page" w:x="6016" w:y="1"/>
        <w:rPr>
          <w:noProof/>
        </w:rPr>
      </w:pPr>
      <w:r w:rsidRPr="00D32F1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4" o:title=""/>
          </v:shape>
        </w:pict>
      </w: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727024" w:rsidRDefault="00727024" w:rsidP="00063315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727024" w:rsidRDefault="00727024" w:rsidP="00063315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727024" w:rsidRDefault="00727024" w:rsidP="00063315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727024" w:rsidRPr="0039378D" w:rsidRDefault="00727024" w:rsidP="00063315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727024" w:rsidRDefault="00727024" w:rsidP="00063315"/>
    <w:p w:rsidR="00727024" w:rsidRPr="0039378D" w:rsidRDefault="00727024" w:rsidP="00063315">
      <w:pPr>
        <w:rPr>
          <w:sz w:val="28"/>
          <w:szCs w:val="28"/>
        </w:rPr>
      </w:pPr>
      <w:r>
        <w:rPr>
          <w:sz w:val="28"/>
          <w:szCs w:val="28"/>
          <w:lang w:val="ru-RU"/>
        </w:rPr>
        <w:t>22червня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163</w:t>
      </w:r>
      <w:r w:rsidRPr="0039378D">
        <w:rPr>
          <w:sz w:val="28"/>
          <w:szCs w:val="28"/>
        </w:rPr>
        <w:t xml:space="preserve">-к </w:t>
      </w:r>
    </w:p>
    <w:p w:rsidR="00727024" w:rsidRPr="0039378D" w:rsidRDefault="00727024" w:rsidP="00063315">
      <w:pPr>
        <w:rPr>
          <w:b/>
        </w:rPr>
      </w:pPr>
    </w:p>
    <w:p w:rsidR="00727024" w:rsidRDefault="00727024" w:rsidP="00063315">
      <w:pPr>
        <w:jc w:val="center"/>
        <w:rPr>
          <w:b/>
          <w:sz w:val="28"/>
        </w:rPr>
      </w:pPr>
    </w:p>
    <w:p w:rsidR="00727024" w:rsidRPr="005B6AF9" w:rsidRDefault="00727024" w:rsidP="00063315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</w:t>
      </w:r>
      <w:r>
        <w:rPr>
          <w:b/>
          <w:sz w:val="28"/>
          <w:lang w:val="ru-RU"/>
        </w:rPr>
        <w:t xml:space="preserve"> </w:t>
      </w:r>
      <w:r>
        <w:rPr>
          <w:b/>
          <w:sz w:val="28"/>
        </w:rPr>
        <w:t>основної відпустки Павловій В.Г.</w:t>
      </w:r>
    </w:p>
    <w:p w:rsidR="00727024" w:rsidRDefault="00727024" w:rsidP="00063315">
      <w:pPr>
        <w:jc w:val="center"/>
        <w:rPr>
          <w:sz w:val="28"/>
        </w:rPr>
      </w:pPr>
    </w:p>
    <w:p w:rsidR="00727024" w:rsidRPr="001B36F7" w:rsidRDefault="00727024" w:rsidP="00063315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підставі  пунктів 7, 13,</w:t>
      </w:r>
      <w:r w:rsidRPr="001B36F7">
        <w:rPr>
          <w:sz w:val="28"/>
          <w:szCs w:val="28"/>
        </w:rPr>
        <w:t xml:space="preserve"> 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статті 6 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заявуПавлової В.Г.:</w:t>
      </w:r>
    </w:p>
    <w:p w:rsidR="00727024" w:rsidRDefault="00727024" w:rsidP="00063315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Павловій Валентині Григорівні,  двірнику міськоїради,  щорічну  основну  відпустку тривалістю  24  календарні  </w:t>
      </w:r>
      <w:r w:rsidRPr="00767D56">
        <w:rPr>
          <w:highlight w:val="black"/>
        </w:rPr>
        <w:t>дніз 01 липня  2021 року по  24 липня  2021 року включно,  за період роботи з  01 січня 2021року  по 31 грудня 2021 року.</w:t>
      </w:r>
      <w:r>
        <w:t xml:space="preserve"> </w:t>
      </w:r>
    </w:p>
    <w:p w:rsidR="00727024" w:rsidRPr="00C37068" w:rsidRDefault="00727024" w:rsidP="00063315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Павловій Валентині Григорівні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727024" w:rsidRPr="005B6AF9" w:rsidRDefault="00727024" w:rsidP="00063315">
      <w:pPr>
        <w:pStyle w:val="BodyText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727024" w:rsidRDefault="00727024" w:rsidP="00063315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727024" w:rsidRPr="0039378D" w:rsidRDefault="00727024" w:rsidP="00063315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Павлової В.Г. від 15 червня 2021 року.</w:t>
      </w:r>
    </w:p>
    <w:p w:rsidR="00727024" w:rsidRPr="0039378D" w:rsidRDefault="00727024" w:rsidP="00063315">
      <w:pPr>
        <w:pStyle w:val="Heading2"/>
      </w:pPr>
    </w:p>
    <w:p w:rsidR="00727024" w:rsidRPr="000917CC" w:rsidRDefault="00727024" w:rsidP="00063315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727024" w:rsidRDefault="00727024" w:rsidP="00063315">
      <w:pPr>
        <w:pStyle w:val="Heading2"/>
      </w:pPr>
    </w:p>
    <w:p w:rsidR="00727024" w:rsidRDefault="00727024" w:rsidP="00063315">
      <w:pPr>
        <w:pStyle w:val="Heading2"/>
      </w:pPr>
    </w:p>
    <w:p w:rsidR="00727024" w:rsidRDefault="00727024" w:rsidP="00063315">
      <w:pPr>
        <w:pStyle w:val="Heading2"/>
      </w:pPr>
      <w:r>
        <w:t>З розпорядженням ознайомлена</w:t>
      </w:r>
      <w:r>
        <w:tab/>
        <w:t xml:space="preserve">_____________   </w:t>
      </w:r>
      <w:bookmarkStart w:id="0" w:name="_GoBack"/>
      <w:bookmarkEnd w:id="0"/>
      <w:r>
        <w:t>В.Павлова</w:t>
      </w:r>
    </w:p>
    <w:p w:rsidR="00727024" w:rsidRPr="002D6B80" w:rsidRDefault="00727024" w:rsidP="00063315">
      <w:pPr>
        <w:rPr>
          <w:u w:val="single"/>
        </w:rPr>
      </w:pPr>
    </w:p>
    <w:p w:rsidR="00727024" w:rsidRDefault="00727024" w:rsidP="00063315"/>
    <w:p w:rsidR="00727024" w:rsidRDefault="00727024" w:rsidP="0006331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7024" w:rsidRPr="00E96A52" w:rsidRDefault="00727024" w:rsidP="0006331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727024" w:rsidRPr="00E96A52" w:rsidRDefault="00727024" w:rsidP="0006331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22 червня </w:t>
      </w:r>
      <w:r w:rsidRPr="00E96A52">
        <w:rPr>
          <w:rFonts w:ascii="Times New Roman" w:hAnsi="Times New Roman"/>
          <w:sz w:val="28"/>
          <w:szCs w:val="28"/>
          <w:lang w:val="uk-UA"/>
        </w:rPr>
        <w:t>202</w:t>
      </w:r>
      <w:r>
        <w:rPr>
          <w:rFonts w:ascii="Times New Roman" w:hAnsi="Times New Roman"/>
          <w:sz w:val="28"/>
          <w:szCs w:val="28"/>
          <w:lang w:val="uk-UA"/>
        </w:rPr>
        <w:t>1 року  №163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727024" w:rsidRDefault="00727024" w:rsidP="0006331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7024" w:rsidRDefault="00727024" w:rsidP="00D97953">
      <w:pPr>
        <w:jc w:val="both"/>
        <w:rPr>
          <w:sz w:val="28"/>
        </w:rPr>
      </w:pPr>
    </w:p>
    <w:p w:rsidR="00727024" w:rsidRPr="00D97953" w:rsidRDefault="00727024" w:rsidP="00D97953">
      <w:pPr>
        <w:jc w:val="both"/>
        <w:rPr>
          <w:sz w:val="28"/>
        </w:rPr>
      </w:pPr>
      <w:r w:rsidRPr="00D97953">
        <w:rPr>
          <w:sz w:val="28"/>
        </w:rPr>
        <w:t>Про надання щорічної основної відпустки Павловій В.Г.</w:t>
      </w:r>
    </w:p>
    <w:p w:rsidR="00727024" w:rsidRPr="00A84420" w:rsidRDefault="00727024" w:rsidP="00063315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27024" w:rsidRPr="00CF77D5" w:rsidRDefault="00727024" w:rsidP="00063315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727024" w:rsidRPr="00E05F39" w:rsidRDefault="00727024" w:rsidP="00063315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727024" w:rsidRPr="00E05F39" w:rsidRDefault="00727024" w:rsidP="0006331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727024" w:rsidRPr="00E05F39" w:rsidRDefault="00727024" w:rsidP="00063315">
      <w:pPr>
        <w:rPr>
          <w:b/>
          <w:sz w:val="28"/>
          <w:szCs w:val="28"/>
        </w:rPr>
      </w:pPr>
    </w:p>
    <w:p w:rsidR="00727024" w:rsidRDefault="00727024" w:rsidP="00063315">
      <w:pPr>
        <w:rPr>
          <w:sz w:val="28"/>
          <w:szCs w:val="28"/>
        </w:rPr>
      </w:pPr>
    </w:p>
    <w:p w:rsidR="00727024" w:rsidRPr="00E05F39" w:rsidRDefault="00727024" w:rsidP="00063315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727024" w:rsidRPr="00E05F39" w:rsidRDefault="00727024" w:rsidP="0006331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727024" w:rsidRPr="00E05F39" w:rsidRDefault="00727024" w:rsidP="00063315">
      <w:pPr>
        <w:rPr>
          <w:sz w:val="28"/>
          <w:szCs w:val="28"/>
        </w:rPr>
      </w:pPr>
    </w:p>
    <w:p w:rsidR="00727024" w:rsidRDefault="00727024" w:rsidP="00063315">
      <w:pPr>
        <w:rPr>
          <w:sz w:val="28"/>
          <w:szCs w:val="28"/>
        </w:rPr>
      </w:pPr>
    </w:p>
    <w:p w:rsidR="00727024" w:rsidRDefault="00727024" w:rsidP="00063315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727024" w:rsidRPr="00E05F39" w:rsidRDefault="00727024" w:rsidP="00063315">
      <w:pPr>
        <w:rPr>
          <w:sz w:val="28"/>
          <w:szCs w:val="28"/>
        </w:rPr>
      </w:pPr>
      <w:r>
        <w:rPr>
          <w:sz w:val="28"/>
          <w:szCs w:val="28"/>
        </w:rPr>
        <w:t>__________       І.Стойкова</w:t>
      </w:r>
    </w:p>
    <w:p w:rsidR="00727024" w:rsidRPr="00E05F39" w:rsidRDefault="00727024" w:rsidP="00063315">
      <w:pPr>
        <w:rPr>
          <w:sz w:val="28"/>
          <w:szCs w:val="28"/>
        </w:rPr>
      </w:pPr>
    </w:p>
    <w:p w:rsidR="00727024" w:rsidRDefault="00727024" w:rsidP="00063315"/>
    <w:p w:rsidR="00727024" w:rsidRDefault="00727024" w:rsidP="00063315"/>
    <w:p w:rsidR="00727024" w:rsidRPr="00BD73DB" w:rsidRDefault="00727024" w:rsidP="00063315">
      <w:pPr>
        <w:rPr>
          <w:lang w:val="ru-RU"/>
        </w:rPr>
      </w:pPr>
    </w:p>
    <w:p w:rsidR="00727024" w:rsidRDefault="00727024" w:rsidP="00063315"/>
    <w:p w:rsidR="00727024" w:rsidRDefault="00727024" w:rsidP="00063315"/>
    <w:p w:rsidR="00727024" w:rsidRPr="006D7188" w:rsidRDefault="00727024" w:rsidP="00063315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727024" w:rsidRDefault="00727024" w:rsidP="00063315"/>
    <w:p w:rsidR="00727024" w:rsidRDefault="00727024"/>
    <w:sectPr w:rsidR="00727024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315"/>
    <w:rsid w:val="00063315"/>
    <w:rsid w:val="000917CC"/>
    <w:rsid w:val="001834BA"/>
    <w:rsid w:val="001B36F7"/>
    <w:rsid w:val="001D4252"/>
    <w:rsid w:val="002D6B80"/>
    <w:rsid w:val="003010A8"/>
    <w:rsid w:val="00357583"/>
    <w:rsid w:val="0039378D"/>
    <w:rsid w:val="005B6AF9"/>
    <w:rsid w:val="005E4AE2"/>
    <w:rsid w:val="006D7188"/>
    <w:rsid w:val="00700E3D"/>
    <w:rsid w:val="00727024"/>
    <w:rsid w:val="00746BF1"/>
    <w:rsid w:val="00767D56"/>
    <w:rsid w:val="007735AB"/>
    <w:rsid w:val="007E2A6E"/>
    <w:rsid w:val="008E6418"/>
    <w:rsid w:val="009138ED"/>
    <w:rsid w:val="009618B2"/>
    <w:rsid w:val="00A84420"/>
    <w:rsid w:val="00AD3919"/>
    <w:rsid w:val="00B603A5"/>
    <w:rsid w:val="00BD73DB"/>
    <w:rsid w:val="00C37068"/>
    <w:rsid w:val="00CF77D5"/>
    <w:rsid w:val="00D32F17"/>
    <w:rsid w:val="00D97953"/>
    <w:rsid w:val="00E05F39"/>
    <w:rsid w:val="00E80513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315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3315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3315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3315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6331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63315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63315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633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63315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63315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63315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06331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63315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633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3315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278</Words>
  <Characters>1586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2021-06-22T08:43:00Z</cp:lastPrinted>
  <dcterms:created xsi:type="dcterms:W3CDTF">2021-06-17T06:59:00Z</dcterms:created>
  <dcterms:modified xsi:type="dcterms:W3CDTF">2022-01-11T12:14:00Z</dcterms:modified>
</cp:coreProperties>
</file>